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73ACEEAE" w:rsidR="008F22A5" w:rsidRPr="0072107A" w:rsidRDefault="00193115" w:rsidP="0072107A">
      <w:pPr>
        <w:pStyle w:val="Title"/>
      </w:pPr>
      <w:r w:rsidRPr="0072107A">
        <w:t xml:space="preserve">Attachment </w:t>
      </w:r>
      <w:r w:rsidR="001A242F">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15B37D84" w:rsidR="00193115" w:rsidRPr="00973740" w:rsidRDefault="00387206" w:rsidP="00DA5999">
            <w:r>
              <w:t>392</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A158922" w:rsidR="00193115" w:rsidRPr="00387206" w:rsidRDefault="00387206" w:rsidP="00DA5999">
            <w:r w:rsidRPr="00387206">
              <w:t>Charging of Third Party DNO Works to Transmission Connection Users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1548A7F7" w:rsidR="00916C37" w:rsidRPr="00387206" w:rsidRDefault="00387206" w:rsidP="00DA5999">
            <w:r w:rsidRPr="00387206">
              <w:t>Generators (including storage and any other transmission users impacting the distribution system) and DNO Parties.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5CED594" w:rsidR="00916C37" w:rsidRPr="00387206" w:rsidRDefault="003B2AE7" w:rsidP="00DA5999">
            <w:r w:rsidRPr="00387206">
              <w:t xml:space="preserve">Part </w:t>
            </w:r>
            <w:r w:rsidR="001A242F" w:rsidRPr="00387206">
              <w:t>1</w:t>
            </w:r>
            <w:r w:rsidR="001F5567" w:rsidRPr="00387206">
              <w:t xml:space="preserve"> </w:t>
            </w:r>
            <w:r w:rsidRPr="00387206">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5C140792" w:rsidR="00916C37" w:rsidRPr="00387206" w:rsidRDefault="00387206" w:rsidP="00DA5999">
            <w:r>
              <w:t>01 April 2023</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11C732D5" w:rsidR="00916C37" w:rsidRPr="00387206" w:rsidRDefault="001A242F" w:rsidP="00DA5999">
            <w:r w:rsidRPr="00387206">
              <w:t>14 October 2022</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w:t>
            </w:r>
            <w:r w:rsidRPr="00973740">
              <w:lastRenderedPageBreak/>
              <w:t xml:space="preserve">are better facilitated? </w:t>
            </w:r>
            <w:r w:rsidRPr="00973740">
              <w:rPr>
                <w:i/>
              </w:rPr>
              <w:t>(</w:t>
            </w:r>
            <w:proofErr w:type="gramStart"/>
            <w:r w:rsidRPr="00973740">
              <w:rPr>
                <w:i/>
              </w:rPr>
              <w:t>see</w:t>
            </w:r>
            <w:proofErr w:type="gramEnd"/>
            <w:r w:rsidRPr="00973740">
              <w:rPr>
                <w:i/>
              </w:rPr>
              <w:t xml:space="preserv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lastRenderedPageBreak/>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1DBBFAE4"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340116">
      <w:t>397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71827135">
    <w:abstractNumId w:val="9"/>
  </w:num>
  <w:num w:numId="2" w16cid:durableId="1910115633">
    <w:abstractNumId w:val="5"/>
  </w:num>
  <w:num w:numId="3" w16cid:durableId="1866095412">
    <w:abstractNumId w:val="9"/>
  </w:num>
  <w:num w:numId="4" w16cid:durableId="648436862">
    <w:abstractNumId w:val="3"/>
  </w:num>
  <w:num w:numId="5" w16cid:durableId="1539660217">
    <w:abstractNumId w:val="9"/>
  </w:num>
  <w:num w:numId="6" w16cid:durableId="663975517">
    <w:abstractNumId w:val="2"/>
  </w:num>
  <w:num w:numId="7" w16cid:durableId="2041665954">
    <w:abstractNumId w:val="9"/>
  </w:num>
  <w:num w:numId="8" w16cid:durableId="581111116">
    <w:abstractNumId w:val="4"/>
  </w:num>
  <w:num w:numId="9" w16cid:durableId="82534982">
    <w:abstractNumId w:val="7"/>
  </w:num>
  <w:num w:numId="10" w16cid:durableId="846017679">
    <w:abstractNumId w:val="1"/>
  </w:num>
  <w:num w:numId="11" w16cid:durableId="193735241">
    <w:abstractNumId w:val="7"/>
  </w:num>
  <w:num w:numId="12" w16cid:durableId="839583749">
    <w:abstractNumId w:val="0"/>
  </w:num>
  <w:num w:numId="13" w16cid:durableId="1975793214">
    <w:abstractNumId w:val="7"/>
  </w:num>
  <w:num w:numId="14" w16cid:durableId="1737167305">
    <w:abstractNumId w:val="8"/>
  </w:num>
  <w:num w:numId="15" w16cid:durableId="163010885">
    <w:abstractNumId w:val="6"/>
  </w:num>
  <w:num w:numId="16" w16cid:durableId="10716551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488445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B61A0"/>
    <w:rsid w:val="002E12C0"/>
    <w:rsid w:val="0031153A"/>
    <w:rsid w:val="00340116"/>
    <w:rsid w:val="0034443A"/>
    <w:rsid w:val="00387206"/>
    <w:rsid w:val="003B2AE7"/>
    <w:rsid w:val="0040580C"/>
    <w:rsid w:val="00410907"/>
    <w:rsid w:val="004572E2"/>
    <w:rsid w:val="004A45C0"/>
    <w:rsid w:val="004C652A"/>
    <w:rsid w:val="004D3204"/>
    <w:rsid w:val="005124D0"/>
    <w:rsid w:val="005258A1"/>
    <w:rsid w:val="00554409"/>
    <w:rsid w:val="005A6203"/>
    <w:rsid w:val="005C36AB"/>
    <w:rsid w:val="005F1DC2"/>
    <w:rsid w:val="005F26DE"/>
    <w:rsid w:val="005F2D28"/>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817E9"/>
    <w:rsid w:val="00A828F0"/>
    <w:rsid w:val="00A94393"/>
    <w:rsid w:val="00AC6DB4"/>
    <w:rsid w:val="00B23399"/>
    <w:rsid w:val="00B65B0F"/>
    <w:rsid w:val="00C01797"/>
    <w:rsid w:val="00C14337"/>
    <w:rsid w:val="00CE497A"/>
    <w:rsid w:val="00D7706F"/>
    <w:rsid w:val="00DA5999"/>
    <w:rsid w:val="00DB3EF9"/>
    <w:rsid w:val="00DC59D8"/>
    <w:rsid w:val="00DD669B"/>
    <w:rsid w:val="00E42032"/>
    <w:rsid w:val="00E50519"/>
    <w:rsid w:val="00EA5EE1"/>
    <w:rsid w:val="00EE2CEA"/>
    <w:rsid w:val="00EF062E"/>
    <w:rsid w:val="00F01B18"/>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13</TotalTime>
  <Pages>3</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Hannah Proffitt</cp:lastModifiedBy>
  <cp:revision>7</cp:revision>
  <cp:lastPrinted>2021-01-12T10:24:00Z</cp:lastPrinted>
  <dcterms:created xsi:type="dcterms:W3CDTF">2021-11-10T14:56:00Z</dcterms:created>
  <dcterms:modified xsi:type="dcterms:W3CDTF">2022-09-12T13:12:00Z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